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6B98C" w14:textId="4D9490CF" w:rsidR="00BA00AB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RAYNALD</w:t>
      </w:r>
      <w:r>
        <w:rPr>
          <w:rFonts w:ascii="Times New Roman" w:hAnsi="Times New Roman" w:cs="Times New Roman"/>
          <w:sz w:val="24"/>
          <w:szCs w:val="24"/>
        </w:rPr>
        <w:t xml:space="preserve">       (fl.1409)</w:t>
      </w:r>
    </w:p>
    <w:p w14:paraId="57842C91" w14:textId="18DDB138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BE4668C" w14:textId="543EBAFC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8433F" w14:textId="3D58785E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62436" w14:textId="77777777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tonsure, with a dispensation as he was born</w:t>
      </w:r>
    </w:p>
    <w:p w14:paraId="1072D74F" w14:textId="008BE92B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illegitimate.   </w:t>
      </w:r>
    </w:p>
    <w:p w14:paraId="060E75A2" w14:textId="20BAAA92" w:rsidR="005C6514" w:rsidRDefault="005C6514" w:rsidP="005C651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426)</w:t>
      </w:r>
    </w:p>
    <w:p w14:paraId="342E77B6" w14:textId="75B33E55" w:rsidR="005C6514" w:rsidRDefault="005C6514" w:rsidP="005C6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B2C13" w14:textId="4286D601" w:rsidR="005C6514" w:rsidRDefault="005C6514" w:rsidP="005C6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CCBD01" w14:textId="35321231" w:rsidR="005C6514" w:rsidRDefault="005C6514" w:rsidP="005C65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4D18480D" w14:textId="3790EB45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9E9A05" w14:textId="5887977E" w:rsid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CBA945" w14:textId="74299681" w:rsidR="005C6514" w:rsidRPr="005C6514" w:rsidRDefault="005C65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C6514" w:rsidRPr="005C65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AD3E9" w14:textId="77777777" w:rsidR="005C6514" w:rsidRDefault="005C6514" w:rsidP="009139A6">
      <w:r>
        <w:separator/>
      </w:r>
    </w:p>
  </w:endnote>
  <w:endnote w:type="continuationSeparator" w:id="0">
    <w:p w14:paraId="3A3D7887" w14:textId="77777777" w:rsidR="005C6514" w:rsidRDefault="005C65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73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BC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71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8F159" w14:textId="77777777" w:rsidR="005C6514" w:rsidRDefault="005C6514" w:rsidP="009139A6">
      <w:r>
        <w:separator/>
      </w:r>
    </w:p>
  </w:footnote>
  <w:footnote w:type="continuationSeparator" w:id="0">
    <w:p w14:paraId="3E3EE2F4" w14:textId="77777777" w:rsidR="005C6514" w:rsidRDefault="005C65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29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2F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6A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14"/>
    <w:rsid w:val="000666E0"/>
    <w:rsid w:val="002510B7"/>
    <w:rsid w:val="005C130B"/>
    <w:rsid w:val="005C651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2606"/>
  <w15:chartTrackingRefBased/>
  <w15:docId w15:val="{62DB000C-A2E0-416C-9A56-9F56476E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2021-09-11T18:10:00Z</dcterms:created>
  <dcterms:modified xsi:type="dcterms:W3CDTF">2021-09-11T18:18:00Z</dcterms:modified>
</cp:coreProperties>
</file>